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R5-25xxxx</w:t>
      </w:r>
    </w:p>
    <w:p w14:paraId="4712B1B6">
      <w:pPr>
        <w:pStyle w:val="82"/>
        <w:outlineLvl w:val="0"/>
        <w:rPr>
          <w:b/>
          <w:sz w:val="24"/>
          <w:highlight w:val="none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0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0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76E6C6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3D0C906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4F0C2A1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0264D1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E446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A437F4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0574C3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7F0BB5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1341E96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22</w:t>
            </w:r>
          </w:p>
        </w:tc>
        <w:tc>
          <w:tcPr>
            <w:tcW w:w="709" w:type="dxa"/>
          </w:tcPr>
          <w:p w14:paraId="46351B06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74082F8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xxxx</w:t>
            </w:r>
          </w:p>
        </w:tc>
        <w:tc>
          <w:tcPr>
            <w:tcW w:w="709" w:type="dxa"/>
          </w:tcPr>
          <w:p w14:paraId="6A4F6AF3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F4F7D0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99717D3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EC280A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0E7A8CB8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0C32A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1BA31D1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10C70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242295BB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2BC087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265CFA5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2B469EA7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4D155A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5C887D5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8BF358D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3E838CF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616DA0DD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53E5E6A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333BC84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E54CDA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DBE0F6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11D6122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D80C856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556DAC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1C95F00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6BFE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7421E23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0FF8D9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R17 NR CADC configuration test cases applicability</w:t>
            </w:r>
          </w:p>
        </w:tc>
      </w:tr>
      <w:tr w14:paraId="582E69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D47228E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8D71A7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426EB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361CA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D407DD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1D8F36D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4F61B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85F159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5B1707B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8E2A2D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4BD88C1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FC66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F2D8BC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0A63D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NR_CADC_NR_LTE_DC_R1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eastAsia"/>
                <w:highlight w:val="none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C7F2405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9E813D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BD942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2025-03-28</w:t>
            </w:r>
          </w:p>
        </w:tc>
      </w:tr>
      <w:tr w14:paraId="3F749B6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DBB163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513959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67112D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E9BD3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28E8D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DEA4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CCC2169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C5DFEE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57AD9E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F65A96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F915FA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3AAA24C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E7DF73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21F4D736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3B8F185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B62C363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6D12F5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0F845055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15EAD22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2658DC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EB1F37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996559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38948BA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BB8504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21FBF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5DF50D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E4D08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6CFDCB8B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19241FD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60E0D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6FF1BD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7B6915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7C8EAC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062FCA2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2A8F3A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5C8B411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305B9E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CB120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14536C03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8E3818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[Waiting for input]</w:t>
            </w:r>
          </w:p>
        </w:tc>
      </w:tr>
      <w:tr w14:paraId="48EA91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CC1BBD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94127C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06530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33B818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2FD0B81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D46F2B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24688019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106B9C34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26F5C9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20601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6C75C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D6E991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AA71A1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34EECBC0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D5FC18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3B380B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D62F00F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18F64F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546FE9A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4EF591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34557A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07CAFF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0BE48AB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C2821D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EB7910F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2E1CBEF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CA372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D276E49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A744E2F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84089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CE3E27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A8171C3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default"/>
                <w:highlight w:val="none"/>
                <w:lang w:val="en-US"/>
              </w:rPr>
              <w:t>This Jumbo CR is reserved and waiting for potential inputs during RAN5#10</w:t>
            </w:r>
            <w:r>
              <w:rPr>
                <w:rFonts w:hint="eastAsia" w:eastAsia="宋体"/>
                <w:highlight w:val="none"/>
                <w:lang w:val="en-US" w:eastAsia="zh-CN"/>
              </w:rPr>
              <w:t>7</w:t>
            </w:r>
            <w:r>
              <w:rPr>
                <w:rFonts w:hint="default"/>
                <w:highlight w:val="none"/>
                <w:lang w:val="en-US"/>
              </w:rPr>
              <w:t xml:space="preserve"> meeting</w:t>
            </w:r>
          </w:p>
        </w:tc>
      </w:tr>
      <w:tr w14:paraId="44787AF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5585627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BA900F1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0064387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987816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A9DD47A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24822EA1">
      <w:pPr>
        <w:pStyle w:val="82"/>
        <w:spacing w:after="0"/>
        <w:rPr>
          <w:sz w:val="8"/>
          <w:szCs w:val="8"/>
          <w:highlight w:val="none"/>
        </w:rPr>
      </w:pPr>
    </w:p>
    <w:p w14:paraId="3746C4D1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0DED8C3C">
      <w:pPr>
        <w:pStyle w:val="84"/>
        <w:rPr>
          <w:rFonts w:eastAsia="??"/>
          <w:color w:val="FF0000"/>
          <w:sz w:val="32"/>
          <w:highlight w:val="none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2"/>
      <w:bookmarkEnd w:id="3"/>
    </w:p>
    <w:p w14:paraId="13BC7660">
      <w:pPr>
        <w:rPr>
          <w:highlight w:val="none"/>
        </w:rPr>
      </w:pPr>
      <w:r>
        <w:rPr>
          <w:rFonts w:hint="eastAsia"/>
          <w:highlight w:val="none"/>
        </w:rPr>
        <w:t>This Jumbo CR is reserved and waiting for potential inputs during RAN5#10</w:t>
      </w:r>
      <w:r>
        <w:rPr>
          <w:rFonts w:hint="eastAsia" w:eastAsia="宋体"/>
          <w:highlight w:val="none"/>
          <w:lang w:val="en-US" w:eastAsia="zh-CN"/>
        </w:rPr>
        <w:t>7</w:t>
      </w:r>
      <w:bookmarkStart w:id="4" w:name="_GoBack"/>
      <w:bookmarkEnd w:id="4"/>
      <w:r>
        <w:rPr>
          <w:rFonts w:hint="eastAsia"/>
          <w:highlight w:val="none"/>
        </w:rPr>
        <w:t xml:space="preserve"> meeting</w:t>
      </w:r>
    </w:p>
    <w:p w14:paraId="48A25F6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D0FF18C">
      <w:pPr>
        <w:rPr>
          <w:rFonts w:eastAsia="??"/>
          <w:color w:val="FF0000"/>
          <w:sz w:val="32"/>
          <w:highlight w:val="none"/>
        </w:rPr>
      </w:pPr>
    </w:p>
    <w:p w14:paraId="38C7B04F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FDFE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63CA9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BD92C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A0AE90">
    <w:pPr>
      <w:pStyle w:val="3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D9468C"/>
    <w:rsid w:val="0506558F"/>
    <w:rsid w:val="05F43D64"/>
    <w:rsid w:val="068E3D63"/>
    <w:rsid w:val="06AB4866"/>
    <w:rsid w:val="071E4F82"/>
    <w:rsid w:val="089A7A4F"/>
    <w:rsid w:val="08CE6E25"/>
    <w:rsid w:val="09293EF8"/>
    <w:rsid w:val="09802B26"/>
    <w:rsid w:val="099948FD"/>
    <w:rsid w:val="09C66138"/>
    <w:rsid w:val="0B3B75A4"/>
    <w:rsid w:val="0B571288"/>
    <w:rsid w:val="0C1F2E6E"/>
    <w:rsid w:val="0C306C99"/>
    <w:rsid w:val="0D5D5D3D"/>
    <w:rsid w:val="0DDA40DB"/>
    <w:rsid w:val="0E2E4B13"/>
    <w:rsid w:val="11435F18"/>
    <w:rsid w:val="12A715EE"/>
    <w:rsid w:val="14FF296A"/>
    <w:rsid w:val="15497BD4"/>
    <w:rsid w:val="156E0E85"/>
    <w:rsid w:val="16583648"/>
    <w:rsid w:val="16C10575"/>
    <w:rsid w:val="175E3B80"/>
    <w:rsid w:val="17DE4581"/>
    <w:rsid w:val="18416FA7"/>
    <w:rsid w:val="1BA116A2"/>
    <w:rsid w:val="1D34061D"/>
    <w:rsid w:val="1D7B15F9"/>
    <w:rsid w:val="1EB81B4E"/>
    <w:rsid w:val="1F2C2BE9"/>
    <w:rsid w:val="1FDA771F"/>
    <w:rsid w:val="20CF42F8"/>
    <w:rsid w:val="22837FA0"/>
    <w:rsid w:val="23295712"/>
    <w:rsid w:val="23353569"/>
    <w:rsid w:val="25121BFE"/>
    <w:rsid w:val="2598481D"/>
    <w:rsid w:val="26165ECB"/>
    <w:rsid w:val="26AB74FD"/>
    <w:rsid w:val="26E34816"/>
    <w:rsid w:val="27AE4BA7"/>
    <w:rsid w:val="28170345"/>
    <w:rsid w:val="2A463335"/>
    <w:rsid w:val="2A776112"/>
    <w:rsid w:val="2AC04438"/>
    <w:rsid w:val="2BB42B30"/>
    <w:rsid w:val="2BD2757C"/>
    <w:rsid w:val="2C867F06"/>
    <w:rsid w:val="2CC03E7E"/>
    <w:rsid w:val="2CC63ED7"/>
    <w:rsid w:val="2E66503A"/>
    <w:rsid w:val="2F417A77"/>
    <w:rsid w:val="2F991A4B"/>
    <w:rsid w:val="3017391D"/>
    <w:rsid w:val="310F530C"/>
    <w:rsid w:val="3140320E"/>
    <w:rsid w:val="31790817"/>
    <w:rsid w:val="341E5273"/>
    <w:rsid w:val="34B8139C"/>
    <w:rsid w:val="362568E5"/>
    <w:rsid w:val="36A22CC5"/>
    <w:rsid w:val="36FF7041"/>
    <w:rsid w:val="3786627E"/>
    <w:rsid w:val="379A38EF"/>
    <w:rsid w:val="37BD7490"/>
    <w:rsid w:val="37F65865"/>
    <w:rsid w:val="39024E77"/>
    <w:rsid w:val="39736E5A"/>
    <w:rsid w:val="397F2944"/>
    <w:rsid w:val="39C514C9"/>
    <w:rsid w:val="3A561F15"/>
    <w:rsid w:val="3A6B0310"/>
    <w:rsid w:val="3AE72A11"/>
    <w:rsid w:val="3B922E3E"/>
    <w:rsid w:val="3C0828F4"/>
    <w:rsid w:val="3D4F6633"/>
    <w:rsid w:val="3DF24E2F"/>
    <w:rsid w:val="3EB7C8FC"/>
    <w:rsid w:val="3EBA3A55"/>
    <w:rsid w:val="3EBD4E8D"/>
    <w:rsid w:val="3FC02C90"/>
    <w:rsid w:val="410E73DB"/>
    <w:rsid w:val="411C5C8F"/>
    <w:rsid w:val="41A766E8"/>
    <w:rsid w:val="41A82799"/>
    <w:rsid w:val="43CC6DF1"/>
    <w:rsid w:val="452E2BA5"/>
    <w:rsid w:val="45B2544C"/>
    <w:rsid w:val="463329CC"/>
    <w:rsid w:val="46464F62"/>
    <w:rsid w:val="4681056D"/>
    <w:rsid w:val="469F567E"/>
    <w:rsid w:val="46FF4110"/>
    <w:rsid w:val="4772571F"/>
    <w:rsid w:val="482E4E78"/>
    <w:rsid w:val="48325384"/>
    <w:rsid w:val="48744026"/>
    <w:rsid w:val="49806507"/>
    <w:rsid w:val="498B3497"/>
    <w:rsid w:val="4A535D5C"/>
    <w:rsid w:val="4AD2498A"/>
    <w:rsid w:val="4AE85DA1"/>
    <w:rsid w:val="4B9168E1"/>
    <w:rsid w:val="4C0F3425"/>
    <w:rsid w:val="4C9D69A4"/>
    <w:rsid w:val="4F816C7C"/>
    <w:rsid w:val="4FED76D6"/>
    <w:rsid w:val="503E3CE8"/>
    <w:rsid w:val="50A73129"/>
    <w:rsid w:val="51473B18"/>
    <w:rsid w:val="521715DD"/>
    <w:rsid w:val="53BE1958"/>
    <w:rsid w:val="54817698"/>
    <w:rsid w:val="565C61CE"/>
    <w:rsid w:val="56B9437B"/>
    <w:rsid w:val="570578F8"/>
    <w:rsid w:val="57F9583D"/>
    <w:rsid w:val="58F77187"/>
    <w:rsid w:val="59CB277C"/>
    <w:rsid w:val="5BAC5012"/>
    <w:rsid w:val="5BB5599A"/>
    <w:rsid w:val="5C2D4455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51E0AE1"/>
    <w:rsid w:val="654D5BCA"/>
    <w:rsid w:val="66456E99"/>
    <w:rsid w:val="66653000"/>
    <w:rsid w:val="66C6054C"/>
    <w:rsid w:val="66D54CF2"/>
    <w:rsid w:val="672F645A"/>
    <w:rsid w:val="673644E6"/>
    <w:rsid w:val="675F76E3"/>
    <w:rsid w:val="67C307AB"/>
    <w:rsid w:val="680C4312"/>
    <w:rsid w:val="69D97CAE"/>
    <w:rsid w:val="6A146A27"/>
    <w:rsid w:val="6BFBBB5D"/>
    <w:rsid w:val="6C6A6A92"/>
    <w:rsid w:val="6D984A10"/>
    <w:rsid w:val="6DFB42FF"/>
    <w:rsid w:val="6EF62701"/>
    <w:rsid w:val="6FC85EC7"/>
    <w:rsid w:val="6FEE6F79"/>
    <w:rsid w:val="716F2CD7"/>
    <w:rsid w:val="72173CAE"/>
    <w:rsid w:val="732B434B"/>
    <w:rsid w:val="738B7074"/>
    <w:rsid w:val="739C5B54"/>
    <w:rsid w:val="73E111A1"/>
    <w:rsid w:val="74E76CC4"/>
    <w:rsid w:val="753B0290"/>
    <w:rsid w:val="75597550"/>
    <w:rsid w:val="75C760AF"/>
    <w:rsid w:val="76786FB7"/>
    <w:rsid w:val="76AF17E9"/>
    <w:rsid w:val="76CC2F38"/>
    <w:rsid w:val="770A308B"/>
    <w:rsid w:val="771F161C"/>
    <w:rsid w:val="77F13D7A"/>
    <w:rsid w:val="78A10AF0"/>
    <w:rsid w:val="797B776E"/>
    <w:rsid w:val="797C5787"/>
    <w:rsid w:val="79D31349"/>
    <w:rsid w:val="7A5565DC"/>
    <w:rsid w:val="7AF16597"/>
    <w:rsid w:val="7B23446B"/>
    <w:rsid w:val="7BD14C58"/>
    <w:rsid w:val="7BDD5D9A"/>
    <w:rsid w:val="7BFF6EEF"/>
    <w:rsid w:val="7CA639EC"/>
    <w:rsid w:val="7D400D02"/>
    <w:rsid w:val="7DBB2757"/>
    <w:rsid w:val="7E3316A2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CMCC-Luyang Zhao</cp:lastModifiedBy>
  <cp:lastPrinted>2411-12-31T15:00:00Z</cp:lastPrinted>
  <dcterms:modified xsi:type="dcterms:W3CDTF">2025-03-28T09:05:31Z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5004730AB5634768BBF967B078CCAFE9</vt:lpwstr>
  </property>
</Properties>
</file>